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FCE" w:rsidRDefault="00B32FCE" w:rsidP="00BE20CB">
      <w:pPr>
        <w:jc w:val="both"/>
        <w:rPr>
          <w:sz w:val="36"/>
          <w:szCs w:val="36"/>
          <w:lang w:val="sr-Cyrl-BA"/>
        </w:rPr>
      </w:pPr>
      <w:r>
        <w:rPr>
          <w:sz w:val="36"/>
          <w:szCs w:val="36"/>
          <w:lang w:val="sr-Cyrl-BA"/>
        </w:rPr>
        <w:t>ТЕМЕ ЗА ЈАВНИ ПОЗИВ ПО ПРОЈЕКТУ ЛОД 3</w:t>
      </w:r>
    </w:p>
    <w:p w:rsidR="00B32FCE" w:rsidRDefault="00B32FCE" w:rsidP="00BE20CB">
      <w:pPr>
        <w:jc w:val="both"/>
        <w:rPr>
          <w:sz w:val="36"/>
          <w:szCs w:val="36"/>
          <w:lang w:val="sr-Cyrl-BA"/>
        </w:rPr>
      </w:pPr>
    </w:p>
    <w:p w:rsidR="00B32FCE" w:rsidRPr="00D64940" w:rsidRDefault="00B32FCE" w:rsidP="00BE20CB">
      <w:pPr>
        <w:numPr>
          <w:ilvl w:val="0"/>
          <w:numId w:val="1"/>
        </w:numPr>
        <w:ind w:hanging="720"/>
        <w:jc w:val="both"/>
        <w:rPr>
          <w:sz w:val="36"/>
          <w:szCs w:val="36"/>
          <w:lang w:val="sr-Cyrl-BA"/>
        </w:rPr>
      </w:pPr>
      <w:r w:rsidRPr="00D64940">
        <w:rPr>
          <w:sz w:val="36"/>
          <w:szCs w:val="36"/>
          <w:lang w:val="sr-Cyrl-BA"/>
        </w:rPr>
        <w:t>Подршка активизму</w:t>
      </w:r>
      <w:r w:rsidRPr="00D64940">
        <w:rPr>
          <w:sz w:val="36"/>
          <w:szCs w:val="36"/>
          <w:lang w:val="en-GB"/>
        </w:rPr>
        <w:t xml:space="preserve"> </w:t>
      </w:r>
      <w:r w:rsidRPr="00D64940">
        <w:rPr>
          <w:sz w:val="36"/>
          <w:szCs w:val="36"/>
          <w:lang w:val="sr-Cyrl-BA"/>
        </w:rPr>
        <w:t>младих</w:t>
      </w:r>
      <w:r w:rsidRPr="00D64940">
        <w:rPr>
          <w:sz w:val="36"/>
          <w:szCs w:val="36"/>
          <w:lang w:val="en-GB"/>
        </w:rPr>
        <w:t xml:space="preserve"> </w:t>
      </w:r>
      <w:r w:rsidRPr="00D64940">
        <w:rPr>
          <w:sz w:val="36"/>
          <w:szCs w:val="36"/>
        </w:rPr>
        <w:t xml:space="preserve">кроз </w:t>
      </w:r>
      <w:r w:rsidRPr="00D64940">
        <w:rPr>
          <w:sz w:val="36"/>
          <w:szCs w:val="36"/>
          <w:lang w:val="sr-Cyrl-BA"/>
        </w:rPr>
        <w:t>афирмацију омладинског рада у области заштите животне средине</w:t>
      </w:r>
    </w:p>
    <w:p w:rsidR="00B32FCE" w:rsidRPr="00BE20CB" w:rsidRDefault="00B32FCE" w:rsidP="00BE20CB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36"/>
          <w:szCs w:val="36"/>
          <w:lang w:val="sr-Cyrl-BA"/>
        </w:rPr>
      </w:pPr>
      <w:r w:rsidRPr="00D64940">
        <w:rPr>
          <w:sz w:val="36"/>
          <w:szCs w:val="36"/>
          <w:lang w:val="sr-Cyrl-BA"/>
        </w:rPr>
        <w:t>Борба против болести зависности</w:t>
      </w:r>
    </w:p>
    <w:p w:rsidR="00B32FCE" w:rsidRPr="00D64940" w:rsidRDefault="00B32FCE" w:rsidP="00BE20CB">
      <w:pPr>
        <w:numPr>
          <w:ilvl w:val="0"/>
          <w:numId w:val="1"/>
        </w:numPr>
        <w:ind w:hanging="720"/>
        <w:jc w:val="both"/>
        <w:rPr>
          <w:sz w:val="36"/>
          <w:szCs w:val="36"/>
          <w:lang w:val="sr-Cyrl-BA"/>
        </w:rPr>
      </w:pPr>
      <w:r w:rsidRPr="00D64940">
        <w:rPr>
          <w:sz w:val="36"/>
          <w:szCs w:val="36"/>
          <w:lang w:val="sr-Cyrl-BA"/>
        </w:rPr>
        <w:t xml:space="preserve">Унапређење и побољшање квалитета живота и здравља угрожених категорија становништва општине </w:t>
      </w:r>
      <w:r w:rsidRPr="00D64940">
        <w:rPr>
          <w:sz w:val="36"/>
          <w:szCs w:val="36"/>
        </w:rPr>
        <w:t xml:space="preserve">укључујући </w:t>
      </w:r>
      <w:r w:rsidRPr="00D64940">
        <w:rPr>
          <w:sz w:val="36"/>
          <w:szCs w:val="36"/>
          <w:lang w:val="sr-Cyrl-BA"/>
        </w:rPr>
        <w:t>лица са посебним потребама и мањинске групе</w:t>
      </w:r>
    </w:p>
    <w:p w:rsidR="00B32FCE" w:rsidRPr="00D64940" w:rsidRDefault="00B32FCE" w:rsidP="00BE20CB">
      <w:pPr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ind w:hanging="720"/>
        <w:jc w:val="both"/>
        <w:rPr>
          <w:sz w:val="36"/>
          <w:szCs w:val="36"/>
          <w:lang w:val="sr-Cyrl-BA"/>
        </w:rPr>
      </w:pPr>
      <w:r w:rsidRPr="00D64940">
        <w:rPr>
          <w:sz w:val="36"/>
          <w:szCs w:val="36"/>
          <w:lang w:val="en-GB"/>
        </w:rPr>
        <w:t xml:space="preserve">Развој културног </w:t>
      </w:r>
      <w:r>
        <w:rPr>
          <w:sz w:val="36"/>
          <w:szCs w:val="36"/>
          <w:lang w:val="en-GB"/>
        </w:rPr>
        <w:t>туризма путем промоције и</w:t>
      </w:r>
      <w:r w:rsidRPr="00D64940">
        <w:rPr>
          <w:sz w:val="36"/>
          <w:szCs w:val="36"/>
          <w:lang w:val="en-GB"/>
        </w:rPr>
        <w:t xml:space="preserve"> интегрисања културног и природног </w:t>
      </w:r>
      <w:r>
        <w:rPr>
          <w:sz w:val="36"/>
          <w:szCs w:val="36"/>
          <w:lang w:val="en-GB"/>
        </w:rPr>
        <w:t>нас</w:t>
      </w:r>
      <w:r>
        <w:rPr>
          <w:sz w:val="36"/>
          <w:szCs w:val="36"/>
          <w:lang w:val="sr-Cyrl-BA"/>
        </w:rPr>
        <w:t>лиј</w:t>
      </w:r>
      <w:r w:rsidRPr="00D64940">
        <w:rPr>
          <w:sz w:val="36"/>
          <w:szCs w:val="36"/>
          <w:lang w:val="en-GB"/>
        </w:rPr>
        <w:t xml:space="preserve">еђа </w:t>
      </w:r>
      <w:r w:rsidRPr="00D64940">
        <w:rPr>
          <w:sz w:val="36"/>
          <w:szCs w:val="36"/>
        </w:rPr>
        <w:t xml:space="preserve">укључујући рурална подручја општине </w:t>
      </w:r>
    </w:p>
    <w:p w:rsidR="00B32FCE" w:rsidRPr="00D64940" w:rsidRDefault="00B32FCE" w:rsidP="00BE20CB">
      <w:pPr>
        <w:numPr>
          <w:ilvl w:val="0"/>
          <w:numId w:val="1"/>
        </w:numPr>
        <w:ind w:hanging="720"/>
        <w:jc w:val="both"/>
        <w:rPr>
          <w:sz w:val="36"/>
          <w:szCs w:val="36"/>
          <w:lang w:val="sr-Cyrl-BA"/>
        </w:rPr>
      </w:pPr>
      <w:r w:rsidRPr="00D64940">
        <w:rPr>
          <w:sz w:val="36"/>
          <w:szCs w:val="36"/>
          <w:lang w:val="sr-Cyrl-BA"/>
        </w:rPr>
        <w:t>Јачање понуде неформалног образовања са циљем повећања конкурентности на тржишту рада</w:t>
      </w:r>
      <w:r w:rsidRPr="00D64940">
        <w:rPr>
          <w:sz w:val="36"/>
          <w:szCs w:val="36"/>
          <w:lang w:val="sr-Latn-CS"/>
        </w:rPr>
        <w:t xml:space="preserve"> </w:t>
      </w:r>
      <w:r w:rsidRPr="00D64940">
        <w:rPr>
          <w:sz w:val="36"/>
          <w:szCs w:val="36"/>
          <w:lang w:val="sr-Cyrl-BA"/>
        </w:rPr>
        <w:t>т</w:t>
      </w:r>
      <w:r w:rsidRPr="00D64940">
        <w:rPr>
          <w:sz w:val="36"/>
          <w:szCs w:val="36"/>
          <w:lang w:val="sr-Latn-CS"/>
        </w:rPr>
        <w:t xml:space="preserve">e </w:t>
      </w:r>
      <w:r w:rsidRPr="00D64940">
        <w:rPr>
          <w:sz w:val="36"/>
          <w:szCs w:val="36"/>
          <w:lang w:val="sr-Cyrl-BA"/>
        </w:rPr>
        <w:t>подстицање запошљавања жена</w:t>
      </w:r>
    </w:p>
    <w:p w:rsidR="00B32FCE" w:rsidRPr="00D64940" w:rsidRDefault="00B32FCE" w:rsidP="003A6CE8">
      <w:pPr>
        <w:jc w:val="both"/>
        <w:rPr>
          <w:sz w:val="32"/>
          <w:szCs w:val="32"/>
        </w:rPr>
      </w:pPr>
    </w:p>
    <w:p w:rsidR="00B32FCE" w:rsidRPr="00D64940" w:rsidRDefault="00B32FCE" w:rsidP="003A6CE8">
      <w:pPr>
        <w:rPr>
          <w:sz w:val="32"/>
          <w:szCs w:val="32"/>
          <w:lang w:val="en-GB"/>
        </w:rPr>
      </w:pPr>
    </w:p>
    <w:p w:rsidR="00B32FCE" w:rsidRDefault="00B32FCE"/>
    <w:sectPr w:rsidR="00B32FCE" w:rsidSect="00D6494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C556F"/>
    <w:multiLevelType w:val="hybridMultilevel"/>
    <w:tmpl w:val="6C1830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CF4AEC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6CE8"/>
    <w:rsid w:val="000B43D2"/>
    <w:rsid w:val="0037469A"/>
    <w:rsid w:val="003A6CE8"/>
    <w:rsid w:val="003B1AEC"/>
    <w:rsid w:val="003D6550"/>
    <w:rsid w:val="00407EB0"/>
    <w:rsid w:val="00685CF2"/>
    <w:rsid w:val="00785D6D"/>
    <w:rsid w:val="007A4D02"/>
    <w:rsid w:val="008049D3"/>
    <w:rsid w:val="00897ECD"/>
    <w:rsid w:val="008A59AE"/>
    <w:rsid w:val="008B37EB"/>
    <w:rsid w:val="008F6081"/>
    <w:rsid w:val="00A01E2B"/>
    <w:rsid w:val="00AF76AD"/>
    <w:rsid w:val="00B32FCE"/>
    <w:rsid w:val="00B46EB2"/>
    <w:rsid w:val="00BE20CB"/>
    <w:rsid w:val="00C07615"/>
    <w:rsid w:val="00D63B95"/>
    <w:rsid w:val="00D64940"/>
    <w:rsid w:val="00E03AB1"/>
    <w:rsid w:val="00E35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CE8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xmsolistparagraph">
    <w:name w:val="ecxmsolistparagraph"/>
    <w:basedOn w:val="Normal"/>
    <w:uiPriority w:val="99"/>
    <w:rsid w:val="00897EC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listparagraphcxspmiddle">
    <w:name w:val="ecxmsolistparagraphcxspmiddle"/>
    <w:basedOn w:val="Normal"/>
    <w:uiPriority w:val="99"/>
    <w:rsid w:val="00897EC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listparagraphcxsplast">
    <w:name w:val="ecxmsolistparagraphcxsplast"/>
    <w:basedOn w:val="Normal"/>
    <w:uiPriority w:val="99"/>
    <w:rsid w:val="00897EC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ecxmsonormal">
    <w:name w:val="ecxmsonormal"/>
    <w:basedOn w:val="Normal"/>
    <w:uiPriority w:val="99"/>
    <w:rsid w:val="00897EC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28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82</Words>
  <Characters>472</Characters>
  <Application>Microsoft Office Outlook</Application>
  <DocSecurity>0</DocSecurity>
  <Lines>0</Lines>
  <Paragraphs>0</Paragraphs>
  <ScaleCrop>false</ScaleCrop>
  <Company>UNDP Bosnia and Herzegovina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bmatic</dc:creator>
  <cp:keywords/>
  <dc:description/>
  <cp:lastModifiedBy>mirjana</cp:lastModifiedBy>
  <cp:revision>7</cp:revision>
  <dcterms:created xsi:type="dcterms:W3CDTF">2012-11-19T09:56:00Z</dcterms:created>
  <dcterms:modified xsi:type="dcterms:W3CDTF">2013-01-17T08:45:00Z</dcterms:modified>
</cp:coreProperties>
</file>